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D26" w:rsidRDefault="006E4D26" w:rsidP="006E4D26">
      <w:pPr>
        <w:pStyle w:val="NoSpacing"/>
      </w:pPr>
      <w:r>
        <w:rPr>
          <w:u w:val="single"/>
        </w:rPr>
        <w:t>William CLOWTESHAM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6E4D26" w:rsidRDefault="006E4D26" w:rsidP="006E4D26">
      <w:pPr>
        <w:pStyle w:val="NoSpacing"/>
      </w:pPr>
    </w:p>
    <w:p w:rsidR="006E4D26" w:rsidRDefault="006E4D26" w:rsidP="006E4D26">
      <w:pPr>
        <w:pStyle w:val="NoSpacing"/>
      </w:pPr>
    </w:p>
    <w:p w:rsidR="006E4D26" w:rsidRDefault="006E4D26" w:rsidP="006E4D26">
      <w:pPr>
        <w:pStyle w:val="NoSpacing"/>
      </w:pPr>
      <w:r>
        <w:t>13 Mar.1434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Wells, Somerset,</w:t>
      </w:r>
    </w:p>
    <w:p w:rsidR="006E4D26" w:rsidRDefault="006E4D26" w:rsidP="006E4D26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Hankeford</w:t>
      </w:r>
      <w:proofErr w:type="spellEnd"/>
      <w:r>
        <w:t>(q.v.).</w:t>
      </w:r>
    </w:p>
    <w:p w:rsidR="006E4D26" w:rsidRDefault="006E4D26" w:rsidP="006E4D2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24-242)</w:t>
      </w:r>
    </w:p>
    <w:p w:rsidR="006E4D26" w:rsidRDefault="006E4D26" w:rsidP="006E4D26">
      <w:pPr>
        <w:pStyle w:val="NoSpacing"/>
      </w:pPr>
    </w:p>
    <w:p w:rsidR="006E4D26" w:rsidRDefault="006E4D26" w:rsidP="006E4D26">
      <w:pPr>
        <w:pStyle w:val="NoSpacing"/>
      </w:pPr>
    </w:p>
    <w:p w:rsidR="006E4D26" w:rsidRDefault="006E4D26" w:rsidP="006E4D26">
      <w:pPr>
        <w:pStyle w:val="NoSpacing"/>
      </w:pPr>
      <w:r>
        <w:t>19 January 2017</w:t>
      </w:r>
    </w:p>
    <w:p w:rsidR="006B2F86" w:rsidRPr="006E4D26" w:rsidRDefault="006E4D26" w:rsidP="00E71FC3">
      <w:pPr>
        <w:pStyle w:val="NoSpacing"/>
      </w:pPr>
      <w:bookmarkStart w:id="0" w:name="_GoBack"/>
      <w:bookmarkEnd w:id="0"/>
    </w:p>
    <w:sectPr w:rsidR="006B2F86" w:rsidRPr="006E4D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D26" w:rsidRDefault="006E4D26" w:rsidP="00E71FC3">
      <w:pPr>
        <w:spacing w:after="0" w:line="240" w:lineRule="auto"/>
      </w:pPr>
      <w:r>
        <w:separator/>
      </w:r>
    </w:p>
  </w:endnote>
  <w:endnote w:type="continuationSeparator" w:id="0">
    <w:p w:rsidR="006E4D26" w:rsidRDefault="006E4D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D26" w:rsidRDefault="006E4D26" w:rsidP="00E71FC3">
      <w:pPr>
        <w:spacing w:after="0" w:line="240" w:lineRule="auto"/>
      </w:pPr>
      <w:r>
        <w:separator/>
      </w:r>
    </w:p>
  </w:footnote>
  <w:footnote w:type="continuationSeparator" w:id="0">
    <w:p w:rsidR="006E4D26" w:rsidRDefault="006E4D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D26"/>
    <w:rsid w:val="001A7C09"/>
    <w:rsid w:val="006E4D2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8B56D"/>
  <w15:chartTrackingRefBased/>
  <w15:docId w15:val="{5AE19D53-439B-41FD-8373-98E8EF002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3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2017-01-19T20:46:00Z</dcterms:created>
  <dcterms:modified xsi:type="dcterms:W3CDTF">2017-01-19T20:47:00Z</dcterms:modified>
</cp:coreProperties>
</file>